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BFBE6" w14:textId="08015B7F" w:rsidR="004B015D" w:rsidRDefault="004B015D" w:rsidP="004B015D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lang w:val="en-GB" w:eastAsia="en-GB"/>
        </w:rPr>
      </w:pPr>
      <w:r>
        <w:rPr>
          <w:rFonts w:cs="Arial"/>
          <w:b/>
          <w:sz w:val="28"/>
          <w:szCs w:val="28"/>
        </w:rPr>
        <w:t>3GPP TSG RAN Meeting #97-e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>RP-222</w:t>
      </w:r>
      <w:r w:rsidR="00AC41D4">
        <w:rPr>
          <w:rFonts w:cs="Arial"/>
          <w:b/>
          <w:sz w:val="28"/>
          <w:szCs w:val="28"/>
        </w:rPr>
        <w:t>315</w:t>
      </w:r>
    </w:p>
    <w:p w14:paraId="011B8B90" w14:textId="77777777" w:rsidR="004B015D" w:rsidRDefault="004B015D" w:rsidP="004B015D">
      <w:pPr>
        <w:keepLines/>
        <w:tabs>
          <w:tab w:val="left" w:pos="567"/>
        </w:tabs>
        <w:rPr>
          <w:rFonts w:eastAsia="Times New Roman"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Electronic Meeting, September 12-16, 2022</w:t>
      </w:r>
    </w:p>
    <w:p w14:paraId="52742C54" w14:textId="77777777" w:rsidR="00E90E49" w:rsidRPr="00CE0424" w:rsidRDefault="00E90E49" w:rsidP="00357380">
      <w:pPr>
        <w:pStyle w:val="3GPPHeader"/>
      </w:pPr>
    </w:p>
    <w:p w14:paraId="4DD561CA" w14:textId="7D776409" w:rsidR="00E90E49" w:rsidRPr="00D14ED6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184BE4" w:rsidRPr="00D14ED6">
        <w:rPr>
          <w:sz w:val="22"/>
          <w:lang w:val="sv-FI"/>
        </w:rPr>
        <w:t>8.2</w:t>
      </w:r>
    </w:p>
    <w:p w14:paraId="0E1562F8" w14:textId="77777777" w:rsidR="00E90E49" w:rsidRPr="00D14ED6" w:rsidRDefault="003D3C45" w:rsidP="00F64C2B">
      <w:pPr>
        <w:pStyle w:val="3GPPHeader"/>
        <w:rPr>
          <w:sz w:val="22"/>
        </w:rPr>
      </w:pPr>
      <w:r w:rsidRPr="00D14ED6">
        <w:rPr>
          <w:sz w:val="22"/>
        </w:rPr>
        <w:t>Source:</w:t>
      </w:r>
      <w:r w:rsidR="00E90E49" w:rsidRPr="00D14ED6">
        <w:rPr>
          <w:sz w:val="22"/>
        </w:rPr>
        <w:tab/>
      </w:r>
      <w:r w:rsidR="00F64C2B" w:rsidRPr="00D14ED6">
        <w:rPr>
          <w:sz w:val="22"/>
        </w:rPr>
        <w:t>Ericsson</w:t>
      </w:r>
    </w:p>
    <w:p w14:paraId="65827CBD" w14:textId="7FF11A1F" w:rsidR="00E90E49" w:rsidRPr="00D14ED6" w:rsidRDefault="003D3C45" w:rsidP="00311702">
      <w:pPr>
        <w:pStyle w:val="3GPPHeader"/>
        <w:rPr>
          <w:sz w:val="22"/>
        </w:rPr>
      </w:pPr>
      <w:r w:rsidRPr="00D14ED6">
        <w:rPr>
          <w:sz w:val="22"/>
        </w:rPr>
        <w:t>Title:</w:t>
      </w:r>
      <w:r w:rsidR="00E90E49" w:rsidRPr="00D14ED6">
        <w:rPr>
          <w:sz w:val="22"/>
        </w:rPr>
        <w:tab/>
      </w:r>
      <w:r w:rsidR="00184BE4" w:rsidRPr="00D14ED6">
        <w:rPr>
          <w:sz w:val="22"/>
        </w:rPr>
        <w:t>On inclusion of Rel-17 in M.2012</w:t>
      </w:r>
    </w:p>
    <w:p w14:paraId="59F844C9" w14:textId="008A6597" w:rsidR="00E90E49" w:rsidRPr="00CE0424" w:rsidRDefault="00E90E49" w:rsidP="00D546FF">
      <w:pPr>
        <w:pStyle w:val="3GPPHeader"/>
        <w:rPr>
          <w:sz w:val="22"/>
        </w:rPr>
      </w:pPr>
      <w:r w:rsidRPr="00D14ED6">
        <w:rPr>
          <w:sz w:val="22"/>
        </w:rPr>
        <w:t>Document for:</w:t>
      </w:r>
      <w:r w:rsidRPr="00D14ED6">
        <w:rPr>
          <w:sz w:val="22"/>
        </w:rPr>
        <w:tab/>
        <w:t xml:space="preserve">Discussion, </w:t>
      </w:r>
      <w:r w:rsidR="007C6A74" w:rsidRPr="00D14ED6">
        <w:rPr>
          <w:sz w:val="22"/>
        </w:rPr>
        <w:t>Discussion</w:t>
      </w:r>
    </w:p>
    <w:p w14:paraId="01BFE7B8" w14:textId="717A188F" w:rsidR="004000E8" w:rsidRPr="00CE0424" w:rsidRDefault="00D14ED6" w:rsidP="00CE0424">
      <w:pPr>
        <w:pStyle w:val="Heading1"/>
      </w:pPr>
      <w:bookmarkStart w:id="0" w:name="_Ref178064866"/>
      <w:r>
        <w:t>1</w:t>
      </w:r>
      <w:r w:rsidR="00230D18">
        <w:tab/>
      </w:r>
      <w:r w:rsidR="004000E8" w:rsidRPr="00CE0424">
        <w:t>Discussion</w:t>
      </w:r>
      <w:bookmarkEnd w:id="0"/>
    </w:p>
    <w:p w14:paraId="3B05AD6A" w14:textId="16100317" w:rsidR="003A7EF3" w:rsidRDefault="00E738F5" w:rsidP="00CE0424">
      <w:pPr>
        <w:pStyle w:val="BodyText"/>
      </w:pPr>
      <w:r>
        <w:t xml:space="preserve">This document provides first </w:t>
      </w:r>
      <w:r w:rsidR="000271ED">
        <w:t xml:space="preserve">draft of an </w:t>
      </w:r>
      <w:r>
        <w:t>update description and the compliance template for</w:t>
      </w:r>
      <w:r w:rsidR="0041184F">
        <w:t xml:space="preserve"> Rel-17</w:t>
      </w:r>
      <w:r>
        <w:t xml:space="preserve"> LTE toward</w:t>
      </w:r>
      <w:r w:rsidR="000271ED">
        <w:t>s an updated</w:t>
      </w:r>
      <w:r>
        <w:t xml:space="preserve"> ITU M.201</w:t>
      </w:r>
      <w:r w:rsidR="004F00A4">
        <w:t xml:space="preserve">2 </w:t>
      </w:r>
      <w:r w:rsidR="0041184F">
        <w:t xml:space="preserve">submission. </w:t>
      </w:r>
      <w:r w:rsidR="00F025E3">
        <w:t>The purpose with this is to collect comments and feedback on the changes. The update</w:t>
      </w:r>
      <w:r w:rsidR="00DA7207">
        <w:t>s</w:t>
      </w:r>
      <w:r w:rsidR="00F025E3">
        <w:t xml:space="preserve"> </w:t>
      </w:r>
      <w:r w:rsidR="00DA7207">
        <w:t>are</w:t>
      </w:r>
      <w:r w:rsidR="00F025E3">
        <w:t xml:space="preserve"> based on specifications from RAN </w:t>
      </w:r>
      <w:r w:rsidR="00F44618">
        <w:t>#96 (June 2022)</w:t>
      </w:r>
      <w:r w:rsidR="000271ED">
        <w:t xml:space="preserve"> towards the latest ITU submission of M.2012</w:t>
      </w:r>
      <w:r w:rsidR="00F44618">
        <w:t>. One should note that the list of application specification has not yet been updated and this will be done in due time</w:t>
      </w:r>
      <w:r w:rsidR="00F632CF">
        <w:t>.</w:t>
      </w:r>
    </w:p>
    <w:p w14:paraId="121417A9" w14:textId="77777777" w:rsidR="00CD4EAF" w:rsidRPr="00CE0424" w:rsidRDefault="00CD4EAF" w:rsidP="00CE0424">
      <w:pPr>
        <w:pStyle w:val="BodyText"/>
      </w:pPr>
    </w:p>
    <w:sectPr w:rsidR="00CD4EAF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0DA9E" w14:textId="77777777" w:rsidR="00184BE4" w:rsidRDefault="00184BE4">
      <w:r>
        <w:separator/>
      </w:r>
    </w:p>
  </w:endnote>
  <w:endnote w:type="continuationSeparator" w:id="0">
    <w:p w14:paraId="2AE18D6C" w14:textId="77777777" w:rsidR="00184BE4" w:rsidRDefault="00184BE4">
      <w:r>
        <w:continuationSeparator/>
      </w:r>
    </w:p>
  </w:endnote>
  <w:endnote w:type="continuationNotice" w:id="1">
    <w:p w14:paraId="254859EA" w14:textId="77777777" w:rsidR="00184BE4" w:rsidRDefault="00184B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FD27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249D8" w14:textId="77777777" w:rsidR="00184BE4" w:rsidRDefault="00184BE4">
      <w:r>
        <w:separator/>
      </w:r>
    </w:p>
  </w:footnote>
  <w:footnote w:type="continuationSeparator" w:id="0">
    <w:p w14:paraId="07FC893F" w14:textId="77777777" w:rsidR="00184BE4" w:rsidRDefault="00184BE4">
      <w:r>
        <w:continuationSeparator/>
      </w:r>
    </w:p>
  </w:footnote>
  <w:footnote w:type="continuationNotice" w:id="1">
    <w:p w14:paraId="27288AB3" w14:textId="77777777" w:rsidR="00184BE4" w:rsidRDefault="00184B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15DD6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BE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271ED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3B8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4BE4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8D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84F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015D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0A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6A74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1D4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EAF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ED6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7207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8F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25E3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4618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2CF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B55512"/>
  <w15:chartTrackingRefBased/>
  <w15:docId w15:val="{9A398C30-1C94-43B2-9908-C2C5834D0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9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allan\Ericsson\SWEA%20-%20Documents\SWEA%20RAN%20Groups\RAN\RAN_97_electronic\Ericsson%20contributions\ITU\M.2012\RP-222315%20On%20inclusion%20of%20Rel-17%20in%20M.20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6224B8-2AC8-4733-929D-000389C63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RP-222315 On inclusion of Rel-17 in M.2012</Template>
  <TotalTime>12</TotalTime>
  <Pages>1</Pages>
  <Words>104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Daniel Chen Larsson</dc:creator>
  <cp:keywords>3GPP; Ericsson; TDoc</cp:keywords>
  <dc:description/>
  <cp:lastModifiedBy>Daniel Chen Larsson</cp:lastModifiedBy>
  <cp:revision>15</cp:revision>
  <cp:lastPrinted>2008-01-31T16:09:00Z</cp:lastPrinted>
  <dcterms:created xsi:type="dcterms:W3CDTF">2022-09-02T12:20:00Z</dcterms:created>
  <dcterms:modified xsi:type="dcterms:W3CDTF">2022-09-05T12:14:00Z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